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1B" w:rsidRPr="00A6525E" w:rsidRDefault="0045031B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45031B" w:rsidRPr="00A6525E" w:rsidRDefault="0045031B" w:rsidP="00B170E4">
      <w:pPr>
        <w:jc w:val="right"/>
        <w:rPr>
          <w:b/>
          <w:sz w:val="28"/>
          <w:szCs w:val="28"/>
        </w:rPr>
      </w:pPr>
    </w:p>
    <w:p w:rsidR="0045031B" w:rsidRPr="00A6525E" w:rsidRDefault="0045031B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45031B" w:rsidRPr="00A6525E" w:rsidRDefault="0045031B" w:rsidP="00B170E4">
      <w:pPr>
        <w:jc w:val="right"/>
        <w:rPr>
          <w:b/>
          <w:sz w:val="28"/>
          <w:szCs w:val="28"/>
        </w:rPr>
      </w:pPr>
    </w:p>
    <w:p w:rsidR="0045031B" w:rsidRPr="00A6525E" w:rsidRDefault="0045031B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45031B" w:rsidRPr="003D0553" w:rsidRDefault="0045031B" w:rsidP="000D2A90">
      <w:pPr>
        <w:jc w:val="center"/>
        <w:rPr>
          <w:sz w:val="28"/>
          <w:szCs w:val="28"/>
        </w:rPr>
      </w:pPr>
    </w:p>
    <w:p w:rsidR="0045031B" w:rsidRPr="003D0553" w:rsidRDefault="0045031B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45031B" w:rsidRPr="003D0553" w:rsidRDefault="0045031B" w:rsidP="0097760A">
      <w:pPr>
        <w:rPr>
          <w:sz w:val="32"/>
          <w:szCs w:val="32"/>
        </w:rPr>
      </w:pPr>
    </w:p>
    <w:p w:rsidR="0045031B" w:rsidRPr="003D0553" w:rsidRDefault="0045031B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45031B" w:rsidRPr="003D0553" w:rsidRDefault="0045031B" w:rsidP="00FA7BEC">
      <w:pPr>
        <w:jc w:val="center"/>
        <w:rPr>
          <w:noProof/>
          <w:sz w:val="28"/>
          <w:szCs w:val="28"/>
        </w:rPr>
      </w:pPr>
    </w:p>
    <w:p w:rsidR="0045031B" w:rsidRPr="003D0553" w:rsidRDefault="0045031B" w:rsidP="00FA7BEC">
      <w:pPr>
        <w:jc w:val="center"/>
        <w:rPr>
          <w:noProof/>
          <w:sz w:val="28"/>
          <w:szCs w:val="28"/>
        </w:rPr>
      </w:pPr>
    </w:p>
    <w:p w:rsidR="0045031B" w:rsidRPr="003D0553" w:rsidRDefault="0045031B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45031B" w:rsidRPr="003D0553" w:rsidRDefault="0045031B">
      <w:pPr>
        <w:jc w:val="center"/>
        <w:rPr>
          <w:sz w:val="28"/>
          <w:szCs w:val="28"/>
        </w:rPr>
      </w:pPr>
    </w:p>
    <w:p w:rsidR="0045031B" w:rsidRPr="003D0553" w:rsidRDefault="0045031B">
      <w:pPr>
        <w:jc w:val="center"/>
      </w:pPr>
      <w:r w:rsidRPr="003D0553">
        <w:t xml:space="preserve">                                                   </w:t>
      </w:r>
    </w:p>
    <w:p w:rsidR="0045031B" w:rsidRPr="003D0553" w:rsidRDefault="0045031B">
      <w:pPr>
        <w:jc w:val="center"/>
      </w:pPr>
      <w:r w:rsidRPr="003D0553">
        <w:t xml:space="preserve">     </w:t>
      </w:r>
    </w:p>
    <w:p w:rsidR="0045031B" w:rsidRPr="003D0553" w:rsidRDefault="0045031B">
      <w:pPr>
        <w:jc w:val="center"/>
      </w:pPr>
      <w:r w:rsidRPr="003D0553">
        <w:t xml:space="preserve">                                                 </w:t>
      </w: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</w:p>
    <w:p w:rsidR="0045031B" w:rsidRPr="003D0553" w:rsidRDefault="0045031B">
      <w:pPr>
        <w:jc w:val="center"/>
      </w:pPr>
      <w:r w:rsidRPr="003D0553">
        <w:t>___________________________________</w:t>
      </w:r>
    </w:p>
    <w:p w:rsidR="0045031B" w:rsidRPr="003D0553" w:rsidRDefault="0045031B">
      <w:pPr>
        <w:jc w:val="center"/>
      </w:pPr>
      <w:r w:rsidRPr="003D0553">
        <w:t>____________________________</w:t>
      </w:r>
    </w:p>
    <w:p w:rsidR="0045031B" w:rsidRPr="003D0553" w:rsidRDefault="0045031B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45031B" w:rsidRPr="003D0553" w:rsidRDefault="0045031B" w:rsidP="00F64361">
      <w:pPr>
        <w:jc w:val="center"/>
        <w:rPr>
          <w:sz w:val="28"/>
          <w:szCs w:val="28"/>
        </w:rPr>
      </w:pPr>
    </w:p>
    <w:p w:rsidR="0045031B" w:rsidRPr="003D0553" w:rsidRDefault="0045031B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45031B" w:rsidRPr="003D0553" w:rsidRDefault="0045031B" w:rsidP="00F64361">
      <w:pPr>
        <w:jc w:val="center"/>
        <w:rPr>
          <w:sz w:val="28"/>
          <w:szCs w:val="28"/>
        </w:rPr>
      </w:pPr>
    </w:p>
    <w:p w:rsidR="0045031B" w:rsidRPr="003D0553" w:rsidRDefault="0045031B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45031B" w:rsidRPr="003D0553" w:rsidRDefault="0045031B" w:rsidP="00F64361"/>
    <w:p w:rsidR="0045031B" w:rsidRPr="003D0553" w:rsidRDefault="0045031B" w:rsidP="00F64361">
      <w:pPr>
        <w:jc w:val="center"/>
        <w:rPr>
          <w:szCs w:val="28"/>
        </w:rPr>
      </w:pPr>
    </w:p>
    <w:p w:rsidR="0045031B" w:rsidRPr="003D0553" w:rsidRDefault="0045031B" w:rsidP="00045313">
      <w:pPr>
        <w:jc w:val="center"/>
      </w:pPr>
    </w:p>
    <w:p w:rsidR="0045031B" w:rsidRPr="003D0553" w:rsidRDefault="0045031B" w:rsidP="00045313">
      <w:pPr>
        <w:jc w:val="center"/>
      </w:pPr>
    </w:p>
    <w:p w:rsidR="0045031B" w:rsidRPr="003D0553" w:rsidRDefault="0045031B" w:rsidP="00045313">
      <w:pPr>
        <w:jc w:val="center"/>
      </w:pPr>
    </w:p>
    <w:p w:rsidR="0045031B" w:rsidRPr="003D0553" w:rsidRDefault="0045031B" w:rsidP="00045313">
      <w:pPr>
        <w:jc w:val="center"/>
      </w:pPr>
    </w:p>
    <w:p w:rsidR="0045031B" w:rsidRPr="003D0553" w:rsidRDefault="0045031B" w:rsidP="00045313">
      <w:pPr>
        <w:jc w:val="center"/>
      </w:pPr>
      <w:r w:rsidRPr="003D0553">
        <w:t>Количество листов _____________________</w:t>
      </w:r>
    </w:p>
    <w:p w:rsidR="0045031B" w:rsidRPr="003D0553" w:rsidRDefault="0045031B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45031B" w:rsidRPr="003D0553">
        <w:trPr>
          <w:trHeight w:val="414"/>
        </w:trPr>
        <w:tc>
          <w:tcPr>
            <w:tcW w:w="1060" w:type="dxa"/>
            <w:vAlign w:val="center"/>
          </w:tcPr>
          <w:p w:rsidR="0045031B" w:rsidRPr="003D0553" w:rsidRDefault="0045031B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45031B" w:rsidRPr="003D0553" w:rsidRDefault="0045031B" w:rsidP="00105BE3">
      <w:pPr>
        <w:pStyle w:val="BodyText3"/>
        <w:spacing w:after="0"/>
        <w:rPr>
          <w:sz w:val="28"/>
          <w:szCs w:val="28"/>
        </w:rPr>
      </w:pPr>
    </w:p>
    <w:p w:rsidR="0045031B" w:rsidRPr="003D0553" w:rsidRDefault="0045031B" w:rsidP="00105BE3">
      <w:pPr>
        <w:pStyle w:val="BodyText3"/>
      </w:pPr>
    </w:p>
    <w:p w:rsidR="0045031B" w:rsidRPr="003D0553" w:rsidRDefault="0045031B" w:rsidP="00E953C9"/>
    <w:p w:rsidR="0045031B" w:rsidRPr="003D0553" w:rsidRDefault="0045031B" w:rsidP="00E953C9">
      <w:pPr>
        <w:pStyle w:val="BodyText3"/>
      </w:pPr>
    </w:p>
    <w:p w:rsidR="0045031B" w:rsidRPr="003D0553" w:rsidRDefault="0045031B" w:rsidP="00E953C9">
      <w:r w:rsidRPr="003D0553">
        <w:br w:type="page"/>
      </w:r>
    </w:p>
    <w:p w:rsidR="0045031B" w:rsidRPr="003D0553" w:rsidRDefault="0045031B" w:rsidP="00E953C9"/>
    <w:p w:rsidR="0045031B" w:rsidRPr="003D0553" w:rsidRDefault="0045031B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45031B" w:rsidRPr="003D0553" w:rsidTr="00917935">
        <w:tc>
          <w:tcPr>
            <w:tcW w:w="4252" w:type="dxa"/>
          </w:tcPr>
          <w:p w:rsidR="0045031B" w:rsidRPr="003D0553" w:rsidRDefault="0045031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45031B" w:rsidRPr="003D0553" w:rsidRDefault="0045031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45031B" w:rsidRPr="003D0553" w:rsidRDefault="0045031B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45031B" w:rsidRPr="003D0553" w:rsidRDefault="0045031B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45031B" w:rsidRPr="003D0553" w:rsidRDefault="0045031B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45031B" w:rsidRPr="003D0553" w:rsidRDefault="0045031B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45031B" w:rsidRPr="003D0553" w:rsidTr="00917935">
        <w:tc>
          <w:tcPr>
            <w:tcW w:w="4252" w:type="dxa"/>
          </w:tcPr>
          <w:p w:rsidR="0045031B" w:rsidRPr="003D0553" w:rsidRDefault="0045031B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45031B" w:rsidRPr="003D0553" w:rsidRDefault="0045031B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45031B" w:rsidRPr="003D0553" w:rsidRDefault="0045031B" w:rsidP="00125D0A">
      <w:pPr>
        <w:ind w:left="2832"/>
      </w:pPr>
      <w:r w:rsidRPr="003D0553">
        <w:t xml:space="preserve"> </w:t>
      </w:r>
    </w:p>
    <w:p w:rsidR="0045031B" w:rsidRPr="003D0553" w:rsidRDefault="0045031B" w:rsidP="00175A8F">
      <w:pPr>
        <w:ind w:left="4253"/>
      </w:pPr>
    </w:p>
    <w:p w:rsidR="0045031B" w:rsidRDefault="0045031B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45031B" w:rsidRPr="003D0553" w:rsidRDefault="0045031B" w:rsidP="002B481B">
      <w:pPr>
        <w:ind w:firstLine="567"/>
      </w:pPr>
    </w:p>
    <w:p w:rsidR="0045031B" w:rsidRPr="003D0553" w:rsidRDefault="0045031B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4817AF">
            <w:pPr>
              <w:rPr>
                <w:sz w:val="28"/>
                <w:szCs w:val="28"/>
              </w:rPr>
            </w:pPr>
          </w:p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074270">
            <w:pPr>
              <w:rPr>
                <w:sz w:val="28"/>
                <w:szCs w:val="28"/>
              </w:rPr>
            </w:pPr>
          </w:p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8441B0"/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8441B0"/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8441B0"/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074270"/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415E4B"/>
        </w:tc>
      </w:tr>
      <w:tr w:rsidR="0045031B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5031B" w:rsidRPr="003D0553" w:rsidRDefault="0045031B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5031B" w:rsidRPr="003D0553" w:rsidRDefault="0045031B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45031B" w:rsidRPr="003D0553" w:rsidRDefault="0045031B" w:rsidP="00E953C9">
      <w:pPr>
        <w:ind w:firstLine="567"/>
        <w:jc w:val="both"/>
      </w:pPr>
    </w:p>
    <w:p w:rsidR="0045031B" w:rsidRDefault="0045031B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45031B" w:rsidRPr="003D0553" w:rsidRDefault="0045031B" w:rsidP="00917935">
      <w:pPr>
        <w:tabs>
          <w:tab w:val="left" w:pos="284"/>
        </w:tabs>
        <w:ind w:left="284"/>
      </w:pPr>
    </w:p>
    <w:p w:rsidR="0045031B" w:rsidRPr="003D0553" w:rsidRDefault="0045031B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45031B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5031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031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031B" w:rsidRPr="003D0553" w:rsidTr="00737FBA">
        <w:trPr>
          <w:trHeight w:val="227"/>
          <w:jc w:val="center"/>
        </w:trPr>
        <w:tc>
          <w:tcPr>
            <w:tcW w:w="5637" w:type="dxa"/>
          </w:tcPr>
          <w:p w:rsidR="0045031B" w:rsidRPr="003D0553" w:rsidRDefault="0045031B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45031B" w:rsidRPr="003D0553" w:rsidRDefault="0045031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227"/>
          <w:jc w:val="center"/>
        </w:trPr>
        <w:tc>
          <w:tcPr>
            <w:tcW w:w="5637" w:type="dxa"/>
          </w:tcPr>
          <w:p w:rsidR="0045031B" w:rsidRPr="003D0553" w:rsidRDefault="0045031B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227"/>
          <w:jc w:val="center"/>
        </w:trPr>
        <w:tc>
          <w:tcPr>
            <w:tcW w:w="5637" w:type="dxa"/>
          </w:tcPr>
          <w:p w:rsidR="0045031B" w:rsidRPr="003D0553" w:rsidRDefault="0045031B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45031B" w:rsidRPr="003D0553" w:rsidRDefault="0045031B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2E35EC">
            <w:pPr>
              <w:jc w:val="center"/>
            </w:pPr>
          </w:p>
        </w:tc>
      </w:tr>
      <w:tr w:rsidR="0045031B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45031B" w:rsidRPr="003D0553" w:rsidRDefault="0045031B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45031B" w:rsidRPr="003D0553" w:rsidRDefault="0045031B"/>
    <w:p w:rsidR="0045031B" w:rsidRPr="003D0553" w:rsidRDefault="0045031B" w:rsidP="002F79F4">
      <w:pPr>
        <w:ind w:left="284"/>
      </w:pPr>
    </w:p>
    <w:p w:rsidR="0045031B" w:rsidRPr="003D0553" w:rsidRDefault="0045031B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45031B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5031B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45031B" w:rsidRPr="003D0553" w:rsidRDefault="0045031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45031B" w:rsidRPr="003D0553" w:rsidRDefault="0045031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45031B" w:rsidRPr="003D0553" w:rsidRDefault="0045031B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31B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45031B" w:rsidRPr="003D0553" w:rsidRDefault="0045031B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45031B" w:rsidRPr="003D0553" w:rsidRDefault="0045031B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31B" w:rsidRPr="003D0553" w:rsidRDefault="0045031B" w:rsidP="00AE4326">
      <w:pPr>
        <w:ind w:left="284"/>
      </w:pPr>
      <w:r w:rsidRPr="003D0553">
        <w:t xml:space="preserve">  </w:t>
      </w:r>
    </w:p>
    <w:p w:rsidR="0045031B" w:rsidRPr="003D0553" w:rsidRDefault="0045031B" w:rsidP="00AE4326">
      <w:pPr>
        <w:ind w:left="284"/>
      </w:pPr>
    </w:p>
    <w:p w:rsidR="0045031B" w:rsidRPr="003D0553" w:rsidRDefault="0045031B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45031B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45031B" w:rsidRPr="00B63FE2" w:rsidRDefault="0045031B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45031B" w:rsidRPr="00B63FE2" w:rsidRDefault="0045031B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5031B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45031B" w:rsidRPr="003D0553" w:rsidRDefault="0045031B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45031B" w:rsidRPr="003D0553" w:rsidRDefault="0045031B" w:rsidP="0058465F"/>
        </w:tc>
      </w:tr>
      <w:tr w:rsidR="0045031B" w:rsidRPr="003D0553" w:rsidTr="00B63FE2">
        <w:tc>
          <w:tcPr>
            <w:tcW w:w="6061" w:type="dxa"/>
          </w:tcPr>
          <w:p w:rsidR="0045031B" w:rsidRPr="003D0553" w:rsidRDefault="0045031B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45031B" w:rsidRPr="003D0553" w:rsidRDefault="0045031B" w:rsidP="0058465F"/>
        </w:tc>
      </w:tr>
      <w:tr w:rsidR="0045031B" w:rsidRPr="003D0553" w:rsidTr="00B63FE2">
        <w:tc>
          <w:tcPr>
            <w:tcW w:w="6061" w:type="dxa"/>
          </w:tcPr>
          <w:p w:rsidR="0045031B" w:rsidRPr="003D0553" w:rsidRDefault="0045031B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45031B" w:rsidRPr="003D0553" w:rsidRDefault="0045031B" w:rsidP="0058465F"/>
        </w:tc>
      </w:tr>
      <w:tr w:rsidR="0045031B" w:rsidRPr="003D0553" w:rsidTr="00B63FE2">
        <w:tc>
          <w:tcPr>
            <w:tcW w:w="6061" w:type="dxa"/>
          </w:tcPr>
          <w:p w:rsidR="0045031B" w:rsidRPr="003D0553" w:rsidRDefault="0045031B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45031B" w:rsidRPr="003D0553" w:rsidRDefault="0045031B" w:rsidP="0058465F"/>
        </w:tc>
      </w:tr>
    </w:tbl>
    <w:p w:rsidR="0045031B" w:rsidRPr="003D0553" w:rsidRDefault="0045031B" w:rsidP="00E6007A">
      <w:pPr>
        <w:ind w:left="426" w:hanging="425"/>
      </w:pPr>
    </w:p>
    <w:p w:rsidR="0045031B" w:rsidRPr="003D0553" w:rsidRDefault="0045031B" w:rsidP="00E6007A">
      <w:pPr>
        <w:ind w:left="426" w:hanging="425"/>
        <w:rPr>
          <w:sz w:val="16"/>
          <w:szCs w:val="16"/>
        </w:rPr>
      </w:pPr>
    </w:p>
    <w:p w:rsidR="0045031B" w:rsidRPr="003D0553" w:rsidRDefault="0045031B" w:rsidP="00E6007A">
      <w:pPr>
        <w:ind w:left="426" w:hanging="425"/>
      </w:pPr>
    </w:p>
    <w:p w:rsidR="0045031B" w:rsidRPr="003D0553" w:rsidRDefault="0045031B" w:rsidP="00D350ED">
      <w:pPr>
        <w:rPr>
          <w:sz w:val="28"/>
        </w:rPr>
      </w:pPr>
    </w:p>
    <w:p w:rsidR="0045031B" w:rsidRPr="003D0553" w:rsidRDefault="0045031B" w:rsidP="00D350ED">
      <w:pPr>
        <w:rPr>
          <w:sz w:val="28"/>
        </w:rPr>
        <w:sectPr w:rsidR="0045031B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45031B" w:rsidRDefault="0045031B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45031B" w:rsidRPr="003D0553" w:rsidRDefault="0045031B" w:rsidP="00D4303F"/>
    <w:p w:rsidR="0045031B" w:rsidRPr="003D0553" w:rsidRDefault="0045031B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5031B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45031B" w:rsidRPr="003D0553" w:rsidRDefault="0045031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45031B" w:rsidRPr="003D0553" w:rsidRDefault="0045031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45031B" w:rsidRPr="003D0553" w:rsidRDefault="0045031B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45031B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45031B" w:rsidRPr="003D0553" w:rsidRDefault="0045031B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45031B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45031B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45031B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45031B" w:rsidRPr="003D0553" w:rsidRDefault="0045031B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5031B" w:rsidRPr="003D0553" w:rsidRDefault="0045031B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5031B" w:rsidRPr="003D0553" w:rsidRDefault="0045031B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45031B" w:rsidRPr="003D0553" w:rsidRDefault="0045031B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173CB7">
            <w:pPr>
              <w:jc w:val="center"/>
              <w:rPr>
                <w:sz w:val="20"/>
              </w:rPr>
            </w:pPr>
          </w:p>
        </w:tc>
      </w:tr>
    </w:tbl>
    <w:p w:rsidR="0045031B" w:rsidRPr="003D0553" w:rsidRDefault="0045031B" w:rsidP="00443EDE">
      <w:pPr>
        <w:rPr>
          <w:bCs/>
          <w:sz w:val="10"/>
          <w:szCs w:val="10"/>
        </w:rPr>
      </w:pPr>
    </w:p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/>
    <w:p w:rsidR="0045031B" w:rsidRPr="003D0553" w:rsidRDefault="0045031B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45031B" w:rsidRPr="003D0553" w:rsidRDefault="0045031B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45031B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45031B" w:rsidRPr="003D0553" w:rsidRDefault="0045031B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5031B" w:rsidRPr="003D0553" w:rsidRDefault="0045031B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45031B" w:rsidRPr="003D0553" w:rsidRDefault="0045031B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45031B" w:rsidRPr="003D0553" w:rsidRDefault="0045031B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45031B" w:rsidRPr="003D0553" w:rsidRDefault="0045031B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45031B" w:rsidRPr="003D0553" w:rsidRDefault="0045031B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45031B" w:rsidRPr="003D0553" w:rsidRDefault="0045031B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45031B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45031B" w:rsidRPr="003D0553" w:rsidRDefault="0045031B" w:rsidP="006123A1"/>
        </w:tc>
        <w:tc>
          <w:tcPr>
            <w:tcW w:w="709" w:type="dxa"/>
            <w:vMerge/>
          </w:tcPr>
          <w:p w:rsidR="0045031B" w:rsidRPr="003D0553" w:rsidRDefault="0045031B" w:rsidP="006123A1"/>
        </w:tc>
        <w:tc>
          <w:tcPr>
            <w:tcW w:w="851" w:type="dxa"/>
            <w:vMerge/>
          </w:tcPr>
          <w:p w:rsidR="0045031B" w:rsidRPr="003D0553" w:rsidRDefault="0045031B" w:rsidP="006123A1"/>
        </w:tc>
        <w:tc>
          <w:tcPr>
            <w:tcW w:w="425" w:type="dxa"/>
            <w:vMerge/>
          </w:tcPr>
          <w:p w:rsidR="0045031B" w:rsidRPr="003D0553" w:rsidRDefault="0045031B" w:rsidP="006123A1"/>
        </w:tc>
        <w:tc>
          <w:tcPr>
            <w:tcW w:w="850" w:type="dxa"/>
            <w:vMerge/>
          </w:tcPr>
          <w:p w:rsidR="0045031B" w:rsidRPr="003D0553" w:rsidRDefault="0045031B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45031B" w:rsidRPr="003D0553" w:rsidRDefault="0045031B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45031B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5031B" w:rsidRPr="003D0553" w:rsidRDefault="0045031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5031B" w:rsidRPr="003D0553" w:rsidRDefault="0045031B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5031B" w:rsidRPr="003D0553" w:rsidRDefault="0045031B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45031B" w:rsidRPr="003D0553" w:rsidRDefault="0045031B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45031B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45031B" w:rsidRPr="003D0553" w:rsidRDefault="0045031B" w:rsidP="006123A1">
      <w:pPr>
        <w:pStyle w:val="Caption"/>
        <w:ind w:left="-426"/>
        <w:rPr>
          <w:b w:val="0"/>
          <w:sz w:val="16"/>
          <w:szCs w:val="16"/>
        </w:rPr>
      </w:pPr>
    </w:p>
    <w:p w:rsidR="0045031B" w:rsidRPr="003D0553" w:rsidRDefault="0045031B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45031B" w:rsidRPr="003D0553" w:rsidRDefault="0045031B" w:rsidP="00ED4663">
      <w:pPr>
        <w:rPr>
          <w:sz w:val="8"/>
          <w:szCs w:val="8"/>
        </w:rPr>
      </w:pPr>
    </w:p>
    <w:p w:rsidR="0045031B" w:rsidRPr="003D0553" w:rsidRDefault="0045031B" w:rsidP="00073954">
      <w:pPr>
        <w:jc w:val="both"/>
        <w:rPr>
          <w:sz w:val="16"/>
          <w:szCs w:val="16"/>
        </w:rPr>
      </w:pPr>
    </w:p>
    <w:p w:rsidR="0045031B" w:rsidRPr="003D0553" w:rsidRDefault="0045031B" w:rsidP="00FF68B9">
      <w:pPr>
        <w:framePr w:w="14152" w:wrap="auto" w:hAnchor="text" w:x="1418"/>
        <w:jc w:val="both"/>
        <w:rPr>
          <w:bCs/>
        </w:rPr>
        <w:sectPr w:rsidR="0045031B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45031B" w:rsidRPr="003D0553" w:rsidRDefault="0045031B" w:rsidP="00173CB7">
      <w:pPr>
        <w:ind w:left="426"/>
        <w:jc w:val="both"/>
        <w:rPr>
          <w:bCs/>
        </w:rPr>
      </w:pPr>
    </w:p>
    <w:p w:rsidR="0045031B" w:rsidRPr="003D0553" w:rsidRDefault="0045031B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45031B" w:rsidRPr="003D0553" w:rsidRDefault="0045031B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45031B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45031B" w:rsidRPr="003D0553" w:rsidRDefault="0045031B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5031B" w:rsidRPr="003D0553" w:rsidRDefault="0045031B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5031B" w:rsidRPr="003D0553" w:rsidRDefault="0045031B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5031B" w:rsidRPr="003D0553" w:rsidRDefault="0045031B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45031B" w:rsidRPr="003D0553" w:rsidRDefault="0045031B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031B" w:rsidRPr="003D0553" w:rsidRDefault="0045031B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5031B" w:rsidRPr="003D0553" w:rsidRDefault="0045031B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031B" w:rsidRPr="003D0553" w:rsidRDefault="0045031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45031B" w:rsidRPr="003D0553" w:rsidRDefault="0045031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031B" w:rsidRPr="003D0553" w:rsidRDefault="0045031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45031B" w:rsidRPr="003D0553" w:rsidRDefault="0045031B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031B" w:rsidRPr="003D0553" w:rsidRDefault="0045031B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45031B" w:rsidRPr="003D0553" w:rsidRDefault="0045031B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5031B" w:rsidRPr="003D0553" w:rsidRDefault="0045031B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031B" w:rsidRPr="003D0553" w:rsidRDefault="0045031B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45031B" w:rsidRPr="003D0553" w:rsidRDefault="0045031B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5031B" w:rsidRPr="003D0553" w:rsidRDefault="0045031B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45031B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45031B" w:rsidRPr="003D0553" w:rsidRDefault="0045031B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45031B" w:rsidRPr="003D0553" w:rsidRDefault="0045031B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45031B" w:rsidRPr="003D0553" w:rsidRDefault="0045031B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45031B" w:rsidRPr="003D0553" w:rsidRDefault="0045031B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45031B" w:rsidRPr="003D0553" w:rsidRDefault="0045031B" w:rsidP="006123A1">
            <w:pPr>
              <w:jc w:val="center"/>
            </w:pPr>
          </w:p>
        </w:tc>
      </w:tr>
      <w:tr w:rsidR="0045031B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45031B" w:rsidRPr="003D0553" w:rsidRDefault="0045031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5031B" w:rsidRPr="003D0553" w:rsidRDefault="0045031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45031B" w:rsidRPr="003D0553" w:rsidRDefault="0045031B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45031B" w:rsidRPr="003D0553" w:rsidRDefault="0045031B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45031B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45031B" w:rsidRPr="003D0553" w:rsidRDefault="0045031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5031B" w:rsidRPr="003D0553" w:rsidRDefault="0045031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45031B" w:rsidRPr="003D0553" w:rsidRDefault="0045031B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45031B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6123A1">
            <w:pPr>
              <w:jc w:val="center"/>
            </w:pPr>
          </w:p>
        </w:tc>
      </w:tr>
      <w:tr w:rsidR="0045031B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45031B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45031B" w:rsidRPr="003D0553" w:rsidRDefault="0045031B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5031B" w:rsidRPr="003D0553" w:rsidRDefault="0045031B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45031B" w:rsidRPr="003D0553" w:rsidRDefault="0045031B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45031B" w:rsidRPr="003D0553" w:rsidRDefault="0045031B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45031B" w:rsidRPr="003D0553" w:rsidRDefault="0045031B"/>
    <w:p w:rsidR="0045031B" w:rsidRPr="003D0553" w:rsidRDefault="0045031B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45031B" w:rsidRPr="003D0553" w:rsidRDefault="0045031B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45031B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45031B" w:rsidRPr="003D0553" w:rsidRDefault="0045031B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45031B" w:rsidRPr="003D0553" w:rsidRDefault="0045031B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45031B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45031B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45031B" w:rsidRPr="003D0553" w:rsidRDefault="0045031B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45031B" w:rsidRPr="003D0553" w:rsidRDefault="0045031B" w:rsidP="00C522E3">
            <w:pPr>
              <w:ind w:left="284"/>
              <w:jc w:val="center"/>
            </w:pPr>
          </w:p>
        </w:tc>
      </w:tr>
      <w:tr w:rsidR="0045031B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45031B" w:rsidRPr="003D0553" w:rsidRDefault="0045031B" w:rsidP="00C522E3">
            <w:pPr>
              <w:ind w:left="284"/>
              <w:jc w:val="center"/>
            </w:pPr>
          </w:p>
        </w:tc>
      </w:tr>
      <w:tr w:rsidR="0045031B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45031B" w:rsidRPr="003D0553" w:rsidRDefault="0045031B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45031B" w:rsidRPr="003D0553" w:rsidRDefault="0045031B" w:rsidP="00370B6D">
      <w:pPr>
        <w:pStyle w:val="Caption"/>
        <w:rPr>
          <w:b w:val="0"/>
          <w:bCs/>
          <w:sz w:val="16"/>
          <w:szCs w:val="16"/>
        </w:rPr>
      </w:pPr>
    </w:p>
    <w:p w:rsidR="0045031B" w:rsidRPr="003D0553" w:rsidRDefault="0045031B" w:rsidP="00173CB7">
      <w:pPr>
        <w:ind w:left="284"/>
      </w:pPr>
    </w:p>
    <w:p w:rsidR="0045031B" w:rsidRPr="003D0553" w:rsidRDefault="0045031B" w:rsidP="00173CB7">
      <w:pPr>
        <w:ind w:left="284"/>
      </w:pPr>
    </w:p>
    <w:p w:rsidR="0045031B" w:rsidRPr="003D0553" w:rsidRDefault="0045031B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45031B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45031B" w:rsidRDefault="0045031B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45031B" w:rsidRPr="003D0553" w:rsidRDefault="0045031B" w:rsidP="00405ABE">
      <w:pPr>
        <w:ind w:left="567"/>
      </w:pPr>
    </w:p>
    <w:p w:rsidR="0045031B" w:rsidRPr="003D0553" w:rsidRDefault="0045031B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45031B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45031B" w:rsidRPr="003D0553" w:rsidRDefault="0045031B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45031B" w:rsidRPr="003D0553" w:rsidRDefault="0045031B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45031B" w:rsidRPr="003D0553" w:rsidRDefault="0045031B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5031B" w:rsidRPr="003D0553" w:rsidRDefault="0045031B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45031B" w:rsidRPr="003D0553" w:rsidRDefault="0045031B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45031B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5031B" w:rsidRPr="003D0553" w:rsidRDefault="0045031B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</w:tr>
      <w:tr w:rsidR="0045031B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967F9B">
            <w:pPr>
              <w:jc w:val="center"/>
            </w:pPr>
          </w:p>
        </w:tc>
      </w:tr>
      <w:tr w:rsidR="0045031B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5031B" w:rsidRPr="003D0553" w:rsidRDefault="0045031B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45031B" w:rsidRPr="003D0553" w:rsidRDefault="0045031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45031B" w:rsidRPr="003D0553" w:rsidRDefault="0045031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45031B" w:rsidRPr="003D0553" w:rsidRDefault="0045031B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45031B" w:rsidRPr="003D0553" w:rsidRDefault="0045031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45031B" w:rsidRPr="003D0553" w:rsidRDefault="0045031B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5031B" w:rsidRPr="003D0553" w:rsidRDefault="0045031B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45031B" w:rsidRPr="003D0553" w:rsidRDefault="0045031B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5031B" w:rsidRPr="003D0553" w:rsidRDefault="0045031B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45031B" w:rsidRPr="003D0553" w:rsidRDefault="0045031B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5031B" w:rsidRPr="003D0553" w:rsidRDefault="0045031B" w:rsidP="00967F9B"/>
        </w:tc>
        <w:tc>
          <w:tcPr>
            <w:tcW w:w="992" w:type="dxa"/>
            <w:vMerge w:val="restart"/>
            <w:vAlign w:val="center"/>
          </w:tcPr>
          <w:p w:rsidR="0045031B" w:rsidRPr="003D0553" w:rsidRDefault="0045031B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45031B" w:rsidRPr="003D0553" w:rsidRDefault="0045031B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5031B" w:rsidRPr="003D0553" w:rsidRDefault="0045031B" w:rsidP="00C8269F">
            <w:pPr>
              <w:ind w:left="113" w:right="113"/>
              <w:jc w:val="center"/>
            </w:pPr>
          </w:p>
        </w:tc>
      </w:tr>
      <w:tr w:rsidR="0045031B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5031B" w:rsidRPr="003D0553" w:rsidRDefault="0045031B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5031B" w:rsidRPr="003D0553" w:rsidRDefault="0045031B" w:rsidP="00967F9B"/>
        </w:tc>
        <w:tc>
          <w:tcPr>
            <w:tcW w:w="992" w:type="dxa"/>
            <w:vMerge/>
            <w:vAlign w:val="center"/>
          </w:tcPr>
          <w:p w:rsidR="0045031B" w:rsidRPr="003D0553" w:rsidRDefault="0045031B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45031B" w:rsidRPr="003D0553" w:rsidRDefault="0045031B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45031B" w:rsidRPr="003D0553" w:rsidRDefault="0045031B" w:rsidP="00967F9B">
            <w:pPr>
              <w:jc w:val="center"/>
            </w:pPr>
          </w:p>
        </w:tc>
      </w:tr>
    </w:tbl>
    <w:p w:rsidR="0045031B" w:rsidRPr="003D0553" w:rsidRDefault="0045031B" w:rsidP="00953B95">
      <w:pPr>
        <w:ind w:firstLine="624"/>
      </w:pPr>
    </w:p>
    <w:p w:rsidR="0045031B" w:rsidRPr="003D0553" w:rsidRDefault="0045031B" w:rsidP="00953B95">
      <w:pPr>
        <w:ind w:firstLine="624"/>
      </w:pPr>
    </w:p>
    <w:p w:rsidR="0045031B" w:rsidRPr="003D0553" w:rsidRDefault="0045031B" w:rsidP="00953B95">
      <w:pPr>
        <w:ind w:firstLine="624"/>
      </w:pPr>
    </w:p>
    <w:p w:rsidR="0045031B" w:rsidRDefault="0045031B">
      <w:pPr>
        <w:ind w:firstLine="624"/>
        <w:jc w:val="center"/>
      </w:pPr>
      <w:r w:rsidRPr="003D0553">
        <w:t>5. КОМПЛЕКТНОСТЬ</w:t>
      </w:r>
    </w:p>
    <w:p w:rsidR="0045031B" w:rsidRPr="003D0553" w:rsidRDefault="0045031B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45031B" w:rsidRPr="003D0553" w:rsidRDefault="0045031B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45031B" w:rsidRPr="003D0553" w:rsidRDefault="0045031B" w:rsidP="00ED111D">
      <w:pPr>
        <w:ind w:firstLine="624"/>
      </w:pPr>
    </w:p>
    <w:p w:rsidR="0045031B" w:rsidRDefault="0045031B">
      <w:pPr>
        <w:ind w:firstLine="624"/>
        <w:jc w:val="center"/>
      </w:pPr>
      <w:r w:rsidRPr="003D0553">
        <w:t>6. ГАРАНТИИ ИЗГОТОВИТЕЛЯ (ПОСТАВЩИКА)</w:t>
      </w:r>
    </w:p>
    <w:p w:rsidR="0045031B" w:rsidRPr="003D0553" w:rsidRDefault="0045031B" w:rsidP="00ED111D">
      <w:pPr>
        <w:ind w:firstLine="624"/>
        <w:rPr>
          <w:bCs/>
        </w:rPr>
      </w:pPr>
    </w:p>
    <w:p w:rsidR="0045031B" w:rsidRPr="003D0553" w:rsidRDefault="0045031B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45031B" w:rsidRPr="003D0553" w:rsidRDefault="0045031B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45031B" w:rsidRPr="003D0553" w:rsidRDefault="0045031B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45031B" w:rsidRPr="003D0553" w:rsidRDefault="0045031B" w:rsidP="00ED111D">
      <w:pPr>
        <w:spacing w:line="360" w:lineRule="auto"/>
        <w:jc w:val="center"/>
      </w:pPr>
    </w:p>
    <w:p w:rsidR="0045031B" w:rsidRPr="003D0553" w:rsidRDefault="0045031B" w:rsidP="00ED111D">
      <w:pPr>
        <w:spacing w:line="360" w:lineRule="auto"/>
        <w:jc w:val="center"/>
      </w:pPr>
    </w:p>
    <w:p w:rsidR="0045031B" w:rsidRPr="003D0553" w:rsidRDefault="0045031B" w:rsidP="00ED111D">
      <w:pPr>
        <w:spacing w:line="360" w:lineRule="auto"/>
        <w:jc w:val="center"/>
      </w:pPr>
    </w:p>
    <w:p w:rsidR="0045031B" w:rsidRDefault="0045031B">
      <w:pPr>
        <w:ind w:firstLine="624"/>
        <w:jc w:val="center"/>
      </w:pPr>
      <w:r w:rsidRPr="003D0553">
        <w:t>7. КОНСЕРВАЦИЯ</w:t>
      </w:r>
    </w:p>
    <w:p w:rsidR="0045031B" w:rsidRPr="003D0553" w:rsidRDefault="0045031B" w:rsidP="007B72A0">
      <w:pPr>
        <w:ind w:firstLine="624"/>
      </w:pPr>
    </w:p>
    <w:p w:rsidR="0045031B" w:rsidRPr="003D0553" w:rsidRDefault="0045031B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45031B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  <w:r w:rsidRPr="003D0553">
              <w:t>Срок действия,</w:t>
            </w:r>
          </w:p>
          <w:p w:rsidR="0045031B" w:rsidRPr="003D0553" w:rsidRDefault="0045031B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  <w:r w:rsidRPr="003D0553">
              <w:t>Должность,</w:t>
            </w:r>
          </w:p>
          <w:p w:rsidR="0045031B" w:rsidRPr="003D0553" w:rsidRDefault="0045031B" w:rsidP="00B63FE2">
            <w:pPr>
              <w:jc w:val="center"/>
            </w:pPr>
            <w:r w:rsidRPr="003D0553">
              <w:t>фамилия,</w:t>
            </w:r>
          </w:p>
          <w:p w:rsidR="0045031B" w:rsidRPr="003D0553" w:rsidRDefault="0045031B" w:rsidP="00B63FE2">
            <w:pPr>
              <w:jc w:val="center"/>
            </w:pPr>
            <w:r w:rsidRPr="003D0553">
              <w:t>подпись</w:t>
            </w:r>
          </w:p>
        </w:tc>
      </w:tr>
      <w:tr w:rsidR="0045031B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45031B" w:rsidRPr="003D0553" w:rsidRDefault="0045031B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45031B" w:rsidRPr="00B63FE2" w:rsidRDefault="0045031B" w:rsidP="007B72A0">
            <w:pPr>
              <w:rPr>
                <w:sz w:val="20"/>
                <w:szCs w:val="20"/>
              </w:rPr>
            </w:pPr>
          </w:p>
        </w:tc>
      </w:tr>
      <w:tr w:rsidR="0045031B" w:rsidRPr="003D0553" w:rsidTr="00B63FE2">
        <w:tc>
          <w:tcPr>
            <w:tcW w:w="1276" w:type="dxa"/>
          </w:tcPr>
          <w:p w:rsidR="0045031B" w:rsidRPr="003D0553" w:rsidRDefault="0045031B" w:rsidP="007B72A0"/>
        </w:tc>
        <w:tc>
          <w:tcPr>
            <w:tcW w:w="2551" w:type="dxa"/>
            <w:vAlign w:val="center"/>
          </w:tcPr>
          <w:p w:rsidR="0045031B" w:rsidRPr="003D0553" w:rsidRDefault="0045031B" w:rsidP="00B63FE2">
            <w:pPr>
              <w:ind w:left="-57" w:right="-113"/>
            </w:pPr>
          </w:p>
        </w:tc>
        <w:tc>
          <w:tcPr>
            <w:tcW w:w="1985" w:type="dxa"/>
          </w:tcPr>
          <w:p w:rsidR="0045031B" w:rsidRPr="003D0553" w:rsidRDefault="0045031B" w:rsidP="007B72A0"/>
        </w:tc>
        <w:tc>
          <w:tcPr>
            <w:tcW w:w="2126" w:type="dxa"/>
          </w:tcPr>
          <w:p w:rsidR="0045031B" w:rsidRPr="003D0553" w:rsidRDefault="0045031B" w:rsidP="007B72A0"/>
        </w:tc>
      </w:tr>
      <w:tr w:rsidR="0045031B" w:rsidRPr="003D0553" w:rsidTr="00B63FE2">
        <w:tc>
          <w:tcPr>
            <w:tcW w:w="1276" w:type="dxa"/>
          </w:tcPr>
          <w:p w:rsidR="0045031B" w:rsidRPr="003D0553" w:rsidRDefault="0045031B" w:rsidP="007B72A0"/>
        </w:tc>
        <w:tc>
          <w:tcPr>
            <w:tcW w:w="2551" w:type="dxa"/>
            <w:vAlign w:val="center"/>
          </w:tcPr>
          <w:p w:rsidR="0045031B" w:rsidRPr="003D0553" w:rsidRDefault="0045031B" w:rsidP="00B63FE2">
            <w:pPr>
              <w:ind w:left="-57" w:right="-113"/>
            </w:pPr>
          </w:p>
        </w:tc>
        <w:tc>
          <w:tcPr>
            <w:tcW w:w="1985" w:type="dxa"/>
          </w:tcPr>
          <w:p w:rsidR="0045031B" w:rsidRPr="003D0553" w:rsidRDefault="0045031B" w:rsidP="007B72A0"/>
        </w:tc>
        <w:tc>
          <w:tcPr>
            <w:tcW w:w="2126" w:type="dxa"/>
          </w:tcPr>
          <w:p w:rsidR="0045031B" w:rsidRPr="003D0553" w:rsidRDefault="0045031B" w:rsidP="007B72A0"/>
        </w:tc>
      </w:tr>
    </w:tbl>
    <w:p w:rsidR="0045031B" w:rsidRPr="003D0553" w:rsidRDefault="0045031B" w:rsidP="007B72A0">
      <w:pPr>
        <w:ind w:firstLine="624"/>
      </w:pPr>
    </w:p>
    <w:p w:rsidR="0045031B" w:rsidRPr="003D0553" w:rsidRDefault="0045031B" w:rsidP="007B72A0">
      <w:pPr>
        <w:ind w:firstLine="624"/>
      </w:pPr>
    </w:p>
    <w:p w:rsidR="0045031B" w:rsidRDefault="0045031B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45031B" w:rsidRPr="003D0553" w:rsidRDefault="0045031B" w:rsidP="00C522E3">
      <w:pPr>
        <w:tabs>
          <w:tab w:val="left" w:pos="284"/>
        </w:tabs>
        <w:ind w:left="284"/>
      </w:pPr>
    </w:p>
    <w:p w:rsidR="0045031B" w:rsidRPr="003D0553" w:rsidRDefault="0045031B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45031B" w:rsidRPr="003D0553" w:rsidRDefault="0045031B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45031B" w:rsidRPr="003D0553" w:rsidRDefault="0045031B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45031B" w:rsidRPr="003D0553" w:rsidRDefault="0045031B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45031B" w:rsidRPr="003D0553" w:rsidRDefault="0045031B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45031B" w:rsidRPr="003D0553" w:rsidRDefault="0045031B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45031B" w:rsidRPr="003D0553" w:rsidRDefault="0045031B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45031B" w:rsidRPr="003D0553" w:rsidRDefault="0045031B" w:rsidP="00C522E3">
      <w:pPr>
        <w:tabs>
          <w:tab w:val="left" w:pos="284"/>
        </w:tabs>
        <w:ind w:left="284"/>
        <w:rPr>
          <w:snapToGrid w:val="0"/>
        </w:rPr>
      </w:pPr>
    </w:p>
    <w:p w:rsidR="0045031B" w:rsidRPr="003D0553" w:rsidRDefault="0045031B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45031B" w:rsidRPr="003D0553" w:rsidRDefault="0045031B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45031B" w:rsidRDefault="0045031B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45031B" w:rsidRPr="003D0553" w:rsidRDefault="0045031B" w:rsidP="0081566C">
      <w:pPr>
        <w:ind w:left="567"/>
      </w:pPr>
    </w:p>
    <w:p w:rsidR="0045031B" w:rsidRPr="003D0553" w:rsidRDefault="0045031B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45031B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45031B" w:rsidRPr="003D0553" w:rsidRDefault="0045031B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45031B" w:rsidRPr="003D0553" w:rsidRDefault="0045031B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45031B" w:rsidRPr="003D0553" w:rsidRDefault="0045031B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45031B" w:rsidRPr="003D0553" w:rsidRDefault="0045031B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45031B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45031B" w:rsidRPr="003D0553" w:rsidRDefault="0045031B" w:rsidP="00A05417"/>
        </w:tc>
        <w:tc>
          <w:tcPr>
            <w:tcW w:w="4252" w:type="dxa"/>
            <w:vAlign w:val="center"/>
          </w:tcPr>
          <w:p w:rsidR="0045031B" w:rsidRPr="003D0553" w:rsidRDefault="0045031B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031B" w:rsidRPr="003D0553" w:rsidRDefault="0045031B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5031B" w:rsidRPr="003D0553" w:rsidRDefault="0045031B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45031B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45031B" w:rsidRPr="003D0553" w:rsidRDefault="0045031B" w:rsidP="00A05417"/>
        </w:tc>
        <w:tc>
          <w:tcPr>
            <w:tcW w:w="4252" w:type="dxa"/>
            <w:vAlign w:val="center"/>
          </w:tcPr>
          <w:p w:rsidR="0045031B" w:rsidRPr="003D0553" w:rsidRDefault="0045031B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031B" w:rsidRPr="003D0553" w:rsidRDefault="0045031B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5031B" w:rsidRPr="003D0553" w:rsidRDefault="0045031B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45031B" w:rsidRPr="003D0553" w:rsidRDefault="0045031B" w:rsidP="00D54235"/>
    <w:p w:rsidR="0045031B" w:rsidRPr="003D0553" w:rsidRDefault="0045031B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45031B" w:rsidRPr="003D0553" w:rsidRDefault="0045031B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45031B" w:rsidRPr="003D0553" w:rsidRDefault="0045031B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45031B" w:rsidRPr="003D0553" w:rsidRDefault="0045031B" w:rsidP="00AE4326">
      <w:pPr>
        <w:ind w:left="284"/>
      </w:pPr>
    </w:p>
    <w:p w:rsidR="0045031B" w:rsidRPr="003D0553" w:rsidRDefault="0045031B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45031B" w:rsidRPr="003D0553" w:rsidRDefault="0045031B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45031B" w:rsidRPr="003D0553" w:rsidRDefault="0045031B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45031B" w:rsidRPr="003D0553" w:rsidRDefault="0045031B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45031B" w:rsidRPr="003D0553" w:rsidRDefault="0045031B" w:rsidP="00AE4326">
      <w:pPr>
        <w:spacing w:line="360" w:lineRule="auto"/>
        <w:ind w:left="284"/>
      </w:pPr>
    </w:p>
    <w:p w:rsidR="0045031B" w:rsidRPr="003D0553" w:rsidRDefault="0045031B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45031B" w:rsidRPr="003D0553" w:rsidRDefault="0045031B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45031B" w:rsidRPr="003D0553" w:rsidRDefault="0045031B" w:rsidP="00AE4326">
      <w:pPr>
        <w:ind w:left="284"/>
        <w:rPr>
          <w:snapToGrid w:val="0"/>
        </w:rPr>
      </w:pPr>
    </w:p>
    <w:p w:rsidR="0045031B" w:rsidRPr="003D0553" w:rsidRDefault="0045031B" w:rsidP="00AE4326">
      <w:pPr>
        <w:ind w:left="284"/>
        <w:rPr>
          <w:snapToGrid w:val="0"/>
        </w:rPr>
      </w:pPr>
    </w:p>
    <w:p w:rsidR="0045031B" w:rsidRPr="003D0553" w:rsidRDefault="0045031B" w:rsidP="00AE4326">
      <w:pPr>
        <w:spacing w:line="360" w:lineRule="auto"/>
        <w:ind w:left="284"/>
      </w:pPr>
      <w:r w:rsidRPr="003D0553">
        <w:t>Руководитель предприятия</w:t>
      </w:r>
    </w:p>
    <w:p w:rsidR="0045031B" w:rsidRPr="003D0553" w:rsidRDefault="0045031B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45031B" w:rsidRPr="003D0553" w:rsidRDefault="0045031B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45031B" w:rsidRPr="003D0553" w:rsidRDefault="0045031B" w:rsidP="00AE4326">
      <w:pPr>
        <w:ind w:left="284"/>
      </w:pPr>
    </w:p>
    <w:p w:rsidR="0045031B" w:rsidRPr="003D0553" w:rsidRDefault="0045031B" w:rsidP="00F92127">
      <w:pPr>
        <w:rPr>
          <w:sz w:val="16"/>
          <w:szCs w:val="16"/>
        </w:rPr>
      </w:pPr>
    </w:p>
    <w:p w:rsidR="0045031B" w:rsidRPr="003D0553" w:rsidRDefault="0045031B" w:rsidP="00F92127">
      <w:pPr>
        <w:rPr>
          <w:sz w:val="16"/>
          <w:szCs w:val="16"/>
        </w:rPr>
      </w:pPr>
    </w:p>
    <w:p w:rsidR="0045031B" w:rsidRDefault="0045031B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45031B" w:rsidRPr="003D0553" w:rsidRDefault="0045031B" w:rsidP="00AE4326">
      <w:pPr>
        <w:ind w:left="284"/>
      </w:pPr>
    </w:p>
    <w:p w:rsidR="0045031B" w:rsidRPr="003D0553" w:rsidRDefault="0045031B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45031B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45031B" w:rsidRPr="003D0553" w:rsidRDefault="0045031B" w:rsidP="002D3BC7">
            <w:pPr>
              <w:jc w:val="center"/>
            </w:pPr>
            <w:r w:rsidRPr="003D0553">
              <w:t>Примечание</w:t>
            </w:r>
          </w:p>
        </w:tc>
      </w:tr>
      <w:tr w:rsidR="0045031B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45031B" w:rsidRPr="003D0553" w:rsidRDefault="0045031B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45031B" w:rsidRPr="003D0553" w:rsidRDefault="0045031B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45031B" w:rsidRPr="003D0553" w:rsidRDefault="0045031B" w:rsidP="002D3BC7">
            <w:pPr>
              <w:rPr>
                <w:bCs/>
              </w:rPr>
            </w:pPr>
          </w:p>
        </w:tc>
      </w:tr>
    </w:tbl>
    <w:p w:rsidR="0045031B" w:rsidRPr="003D0553" w:rsidRDefault="0045031B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45031B" w:rsidRPr="003D0553" w:rsidRDefault="0045031B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45031B" w:rsidRPr="003D0553" w:rsidRDefault="0045031B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45031B" w:rsidRPr="003D0553" w:rsidTr="00AD1BE6">
        <w:tc>
          <w:tcPr>
            <w:tcW w:w="691" w:type="dxa"/>
            <w:vMerge w:val="restart"/>
          </w:tcPr>
          <w:p w:rsidR="0045031B" w:rsidRPr="003D0553" w:rsidRDefault="0045031B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45031B" w:rsidRPr="003D0553" w:rsidRDefault="0045031B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45031B" w:rsidRPr="003D0553" w:rsidRDefault="0045031B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45031B" w:rsidRPr="003D0553" w:rsidRDefault="0045031B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45031B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45031B" w:rsidRPr="003D0553" w:rsidRDefault="0045031B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45031B" w:rsidRPr="003D0553" w:rsidRDefault="0045031B" w:rsidP="00AD1BE6">
            <w:pPr>
              <w:spacing w:line="360" w:lineRule="auto"/>
            </w:pPr>
          </w:p>
        </w:tc>
      </w:tr>
      <w:tr w:rsidR="0045031B" w:rsidRPr="003D0553" w:rsidTr="00AD1BE6">
        <w:tc>
          <w:tcPr>
            <w:tcW w:w="691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28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850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850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1276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850" w:type="dxa"/>
          </w:tcPr>
          <w:p w:rsidR="0045031B" w:rsidRPr="003D0553" w:rsidRDefault="0045031B" w:rsidP="00AD1BE6">
            <w:pPr>
              <w:spacing w:line="360" w:lineRule="auto"/>
            </w:pPr>
          </w:p>
        </w:tc>
        <w:tc>
          <w:tcPr>
            <w:tcW w:w="709" w:type="dxa"/>
          </w:tcPr>
          <w:p w:rsidR="0045031B" w:rsidRPr="003D0553" w:rsidRDefault="0045031B" w:rsidP="00AD1BE6">
            <w:pPr>
              <w:spacing w:line="360" w:lineRule="auto"/>
            </w:pPr>
          </w:p>
        </w:tc>
      </w:tr>
    </w:tbl>
    <w:p w:rsidR="0045031B" w:rsidRDefault="0045031B" w:rsidP="004A1310"/>
    <w:p w:rsidR="0045031B" w:rsidRDefault="0045031B" w:rsidP="004A1310"/>
    <w:p w:rsidR="0045031B" w:rsidRDefault="0045031B" w:rsidP="004A1310"/>
    <w:p w:rsidR="0045031B" w:rsidRPr="00B57273" w:rsidRDefault="0045031B" w:rsidP="00B93041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45031B" w:rsidRPr="00E55ED1" w:rsidRDefault="0045031B" w:rsidP="00B93041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45031B" w:rsidRPr="00E55ED1" w:rsidRDefault="0045031B" w:rsidP="00B93041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</w:t>
      </w:r>
    </w:p>
    <w:p w:rsidR="0045031B" w:rsidRPr="003D0553" w:rsidRDefault="0045031B" w:rsidP="004A1310"/>
    <w:sectPr w:rsidR="0045031B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31B" w:rsidRDefault="0045031B">
      <w:r>
        <w:separator/>
      </w:r>
    </w:p>
  </w:endnote>
  <w:endnote w:type="continuationSeparator" w:id="0">
    <w:p w:rsidR="0045031B" w:rsidRDefault="0045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Default="0045031B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Default="0045031B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Pr="00FF206F" w:rsidRDefault="0045031B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31B" w:rsidRDefault="0045031B">
      <w:r>
        <w:separator/>
      </w:r>
    </w:p>
  </w:footnote>
  <w:footnote w:type="continuationSeparator" w:id="0">
    <w:p w:rsidR="0045031B" w:rsidRDefault="00450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Default="0045031B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5031B" w:rsidRDefault="0045031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5031B" w:rsidRDefault="0045031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5031B" w:rsidRDefault="0045031B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45031B" w:rsidRDefault="0045031B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Default="0045031B" w:rsidP="003D0553">
    <w:pPr>
      <w:pStyle w:val="Header"/>
      <w:jc w:val="center"/>
      <w:rPr>
        <w:sz w:val="28"/>
        <w:szCs w:val="28"/>
        <w:lang w:val="en-US"/>
      </w:rPr>
    </w:pPr>
  </w:p>
  <w:p w:rsidR="0045031B" w:rsidRPr="003D0553" w:rsidRDefault="0045031B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Default="0045031B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45031B" w:rsidRPr="003D0553" w:rsidRDefault="0045031B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5031B" w:rsidRDefault="0045031B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1B" w:rsidRPr="003D0553" w:rsidRDefault="0045031B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6CB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031B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0693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3041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016C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016C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016CB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016C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016CB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016CB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016CB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016CB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16C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016C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016CB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016CB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016CB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4016CB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16CB"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016CB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016CB"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9</Pages>
  <Words>1470</Words>
  <Characters>8382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34</cp:revision>
  <cp:lastPrinted>2013-09-10T05:34:00Z</cp:lastPrinted>
  <dcterms:created xsi:type="dcterms:W3CDTF">2013-10-15T08:01:00Z</dcterms:created>
  <dcterms:modified xsi:type="dcterms:W3CDTF">2015-01-23T09:06:00Z</dcterms:modified>
</cp:coreProperties>
</file>